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6C" w:rsidRDefault="00F24F6C" w:rsidP="00AA1539">
      <w:pPr>
        <w:spacing w:after="0" w:line="240" w:lineRule="auto"/>
        <w:rPr>
          <w:sz w:val="28"/>
          <w:szCs w:val="28"/>
          <w:lang w:val="uk-UA"/>
        </w:rPr>
      </w:pPr>
    </w:p>
    <w:p w:rsidR="00F24F6C" w:rsidRDefault="00F24F6C" w:rsidP="004C0AB6">
      <w:pPr>
        <w:spacing w:after="0" w:line="240" w:lineRule="auto"/>
        <w:jc w:val="center"/>
        <w:rPr>
          <w:sz w:val="28"/>
          <w:szCs w:val="28"/>
          <w:lang w:val="uk-UA"/>
        </w:rPr>
      </w:pPr>
      <w:r w:rsidRPr="00FE2C48">
        <w:rPr>
          <w:sz w:val="28"/>
          <w:szCs w:val="28"/>
          <w:lang w:val="uk-UA"/>
        </w:rPr>
        <w:t>Склад членів Красноріч</w:t>
      </w:r>
      <w:r>
        <w:rPr>
          <w:sz w:val="28"/>
          <w:szCs w:val="28"/>
          <w:lang w:val="uk-UA"/>
        </w:rPr>
        <w:t>енської дільничної виборчої комісії №440149</w:t>
      </w:r>
    </w:p>
    <w:p w:rsidR="00F24F6C" w:rsidRDefault="00F24F6C" w:rsidP="004C0AB6">
      <w:pPr>
        <w:spacing w:after="0" w:line="240" w:lineRule="auto"/>
        <w:jc w:val="center"/>
        <w:rPr>
          <w:sz w:val="28"/>
          <w:szCs w:val="28"/>
          <w:lang w:val="uk-UA"/>
        </w:rPr>
      </w:pPr>
    </w:p>
    <w:tbl>
      <w:tblPr>
        <w:tblW w:w="153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31"/>
        <w:gridCol w:w="4881"/>
        <w:gridCol w:w="4240"/>
        <w:gridCol w:w="5090"/>
      </w:tblGrid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П.І.П.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Посада в ДВК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Суб’єкт подання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7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Гайворонська Валентина Миколаївна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Голова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Кандидат в депутати Красноріченської СОТГ Давиденко Ігор Володимирович</w:t>
            </w:r>
          </w:p>
        </w:tc>
      </w:tr>
      <w:tr w:rsidR="00F24F6C" w:rsidRPr="00656A1C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Титаренко Галина Василівна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Заступник голови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Кремінська районна організація партія ВСЕУКРАЇНСЬКЕ ОБ’ЄДНАННЯ  «БАТЬКІВЩІНА»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Рябко Олена Сергіївна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Секретар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Кремінська районна організація партія  ОПОЗІЦІЙНИЙ БЛОК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Вишнякова Олена Миколаївна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Кандидат в депутати Красноріченської СОТГ Ариньшин Денис Миколайович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Гайда Любов Миколаївна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Кандидат на посаду голови Красноріченської СОТГ Мар</w:t>
            </w:r>
            <w:r w:rsidRPr="000237DE">
              <w:rPr>
                <w:sz w:val="20"/>
                <w:szCs w:val="20"/>
              </w:rPr>
              <w:t>’</w:t>
            </w:r>
            <w:r w:rsidRPr="000237DE">
              <w:rPr>
                <w:sz w:val="20"/>
                <w:szCs w:val="20"/>
                <w:lang w:val="uk-UA"/>
              </w:rPr>
              <w:t>ясов Роман Володимирович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Коломієць Юлія Юріївна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Кремінська районна організація партія БЛОК ПЕТРА ПОРОШЕНКА «СОЛІДАРНІСТЬ»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Красій Анатолій Миколайович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Кандидат на посаду голови Красноріченської СОТГ Жувако Віталій Миколайович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Голик Валентина Михайлівна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  <w:tr w:rsidR="00F24F6C" w:rsidRPr="000237DE" w:rsidTr="00656A1C">
        <w:trPr>
          <w:trHeight w:val="130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Наконечна Надія Миколаївна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  <w:tr w:rsidR="00F24F6C" w:rsidRPr="000237DE" w:rsidTr="00656A1C">
        <w:trPr>
          <w:trHeight w:val="884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Кузнєцова Алла Вікторівна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Кандидат в депутати Красноріченської СОТГ Нагорянська Тетяна Олексіївна</w:t>
            </w:r>
          </w:p>
        </w:tc>
      </w:tr>
      <w:tr w:rsidR="00F24F6C" w:rsidRPr="000237DE" w:rsidTr="00656A1C">
        <w:trPr>
          <w:trHeight w:val="884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Олексієнко Оксана Анатоліївна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Кандидат в депутати Красноріченської СОТГ Савченко Ольга Олександрівна</w:t>
            </w:r>
          </w:p>
        </w:tc>
      </w:tr>
      <w:tr w:rsidR="00F24F6C" w:rsidRPr="000237DE" w:rsidTr="00656A1C">
        <w:trPr>
          <w:trHeight w:val="884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Хмельницька Яна Олександрівна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Кандидат в депутати Красноріченської СОТГ Хмельницька Олена Леонідівна</w:t>
            </w:r>
          </w:p>
        </w:tc>
      </w:tr>
      <w:tr w:rsidR="00F24F6C" w:rsidRPr="000237DE" w:rsidTr="00656A1C">
        <w:trPr>
          <w:trHeight w:val="204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Таценко Олег Вікторович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Від голови Кремінської РВК</w:t>
            </w:r>
          </w:p>
        </w:tc>
      </w:tr>
      <w:tr w:rsidR="00F24F6C" w:rsidRPr="000237DE" w:rsidTr="00656A1C">
        <w:trPr>
          <w:trHeight w:val="884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Таценко Тетяна Дмитріївна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Кандидат в депутати Красноріченської СОТГ Печєна Валентина Федорівна</w:t>
            </w:r>
          </w:p>
        </w:tc>
      </w:tr>
      <w:tr w:rsidR="00F24F6C" w:rsidRPr="000237DE" w:rsidTr="00656A1C">
        <w:trPr>
          <w:trHeight w:val="666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Мозгова Світлана Іванівна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</w:pPr>
            <w:r w:rsidRPr="000237DE">
              <w:rPr>
                <w:sz w:val="20"/>
                <w:szCs w:val="20"/>
                <w:lang w:val="uk-UA"/>
              </w:rPr>
              <w:t>Кремінська районна організація партія  ОПОЗІЦІЙНИЙ БЛОК</w:t>
            </w:r>
          </w:p>
        </w:tc>
      </w:tr>
      <w:tr w:rsidR="00F24F6C" w:rsidRPr="000237DE" w:rsidTr="00656A1C">
        <w:trPr>
          <w:trHeight w:val="652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Тюкало Вікторія Віталіївна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</w:pPr>
            <w:r w:rsidRPr="000237DE">
              <w:rPr>
                <w:sz w:val="20"/>
                <w:szCs w:val="20"/>
                <w:lang w:val="uk-UA"/>
              </w:rPr>
              <w:t>Кремінська районна організація партія  ОПОЗІЦІЙНИЙ БЛОК</w:t>
            </w:r>
          </w:p>
        </w:tc>
      </w:tr>
      <w:tr w:rsidR="00F24F6C" w:rsidRPr="000237DE" w:rsidTr="00656A1C">
        <w:trPr>
          <w:trHeight w:val="897"/>
        </w:trPr>
        <w:tc>
          <w:tcPr>
            <w:tcW w:w="1131" w:type="dxa"/>
            <w:vAlign w:val="center"/>
          </w:tcPr>
          <w:p w:rsidR="00F24F6C" w:rsidRPr="000237DE" w:rsidRDefault="00F24F6C" w:rsidP="000237DE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4881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Передрій Ганна Іванівна</w:t>
            </w:r>
          </w:p>
        </w:tc>
        <w:tc>
          <w:tcPr>
            <w:tcW w:w="424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Член комісії</w:t>
            </w:r>
          </w:p>
        </w:tc>
        <w:tc>
          <w:tcPr>
            <w:tcW w:w="5090" w:type="dxa"/>
            <w:vAlign w:val="center"/>
          </w:tcPr>
          <w:p w:rsidR="00F24F6C" w:rsidRPr="000237DE" w:rsidRDefault="00F24F6C" w:rsidP="00656A1C">
            <w:pPr>
              <w:spacing w:after="0" w:line="240" w:lineRule="auto"/>
              <w:rPr>
                <w:sz w:val="20"/>
                <w:szCs w:val="20"/>
                <w:lang w:val="uk-UA"/>
              </w:rPr>
            </w:pPr>
            <w:r w:rsidRPr="000237DE">
              <w:rPr>
                <w:sz w:val="20"/>
                <w:szCs w:val="20"/>
                <w:lang w:val="uk-UA"/>
              </w:rPr>
              <w:t>Кремінська районна організація партія РАДИКАЛЬНА ПАРТІЯ ОЛЕГА ЛЯШКА</w:t>
            </w:r>
          </w:p>
        </w:tc>
      </w:tr>
    </w:tbl>
    <w:p w:rsidR="00F24F6C" w:rsidRDefault="00F24F6C" w:rsidP="005B4821">
      <w:pPr>
        <w:spacing w:after="0" w:line="240" w:lineRule="auto"/>
        <w:rPr>
          <w:sz w:val="28"/>
          <w:szCs w:val="28"/>
          <w:lang w:val="uk-UA"/>
        </w:rPr>
      </w:pPr>
    </w:p>
    <w:p w:rsidR="00F24F6C" w:rsidRDefault="00F24F6C" w:rsidP="004C0AB6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голови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Новікова В.П.</w:t>
      </w:r>
    </w:p>
    <w:p w:rsidR="00F24F6C" w:rsidRPr="00FE2C48" w:rsidRDefault="00F24F6C" w:rsidP="005B4821">
      <w:pPr>
        <w:spacing w:after="0" w:line="240" w:lineRule="auto"/>
        <w:ind w:left="42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районної виборчої комісії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Бутенко Г.М.</w:t>
      </w:r>
    </w:p>
    <w:sectPr w:rsidR="00F24F6C" w:rsidRPr="00FE2C48" w:rsidSect="004C0AB6">
      <w:pgSz w:w="16838" w:h="11906" w:orient="landscape"/>
      <w:pgMar w:top="709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2C48"/>
    <w:rsid w:val="000237DE"/>
    <w:rsid w:val="00231EF2"/>
    <w:rsid w:val="00422E76"/>
    <w:rsid w:val="004665AD"/>
    <w:rsid w:val="00475CB3"/>
    <w:rsid w:val="00490343"/>
    <w:rsid w:val="004B4994"/>
    <w:rsid w:val="004C0AB6"/>
    <w:rsid w:val="005B26FA"/>
    <w:rsid w:val="005B4821"/>
    <w:rsid w:val="005F1A04"/>
    <w:rsid w:val="00656A1C"/>
    <w:rsid w:val="007862AE"/>
    <w:rsid w:val="007A16A0"/>
    <w:rsid w:val="00842D1F"/>
    <w:rsid w:val="00871576"/>
    <w:rsid w:val="00997EC3"/>
    <w:rsid w:val="00A45C9A"/>
    <w:rsid w:val="00AA1539"/>
    <w:rsid w:val="00B275A4"/>
    <w:rsid w:val="00D35CC3"/>
    <w:rsid w:val="00DB23C1"/>
    <w:rsid w:val="00DF693A"/>
    <w:rsid w:val="00E07488"/>
    <w:rsid w:val="00E85648"/>
    <w:rsid w:val="00F10376"/>
    <w:rsid w:val="00F24F6C"/>
    <w:rsid w:val="00F33B65"/>
    <w:rsid w:val="00F819D5"/>
    <w:rsid w:val="00F87319"/>
    <w:rsid w:val="00FE2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57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E2C4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318</Words>
  <Characters>1816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Склад членів Красноріченської дільничної виборчої комісії №440149</dc:title>
  <dc:subject/>
  <dc:creator>Викуся</dc:creator>
  <cp:keywords/>
  <dc:description/>
  <cp:lastModifiedBy>USER</cp:lastModifiedBy>
  <cp:revision>2</cp:revision>
  <cp:lastPrinted>2017-10-12T06:46:00Z</cp:lastPrinted>
  <dcterms:created xsi:type="dcterms:W3CDTF">2017-10-13T06:36:00Z</dcterms:created>
  <dcterms:modified xsi:type="dcterms:W3CDTF">2017-10-13T06:36:00Z</dcterms:modified>
</cp:coreProperties>
</file>